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E322FE" w:rsidRDefault="002F4735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439" w:history="1">
        <w:r w:rsidR="00E322FE" w:rsidRPr="00AF2A67">
          <w:rPr>
            <w:rStyle w:val="aa"/>
          </w:rPr>
          <w:t>HH3C-INFO-CENTER-MIB</w:t>
        </w:r>
        <w:r w:rsidR="00E322FE">
          <w:rPr>
            <w:webHidden/>
          </w:rPr>
          <w:tab/>
        </w:r>
        <w:r w:rsidR="00E322FE">
          <w:rPr>
            <w:webHidden/>
          </w:rPr>
          <w:fldChar w:fldCharType="begin"/>
        </w:r>
        <w:r w:rsidR="00E322FE">
          <w:rPr>
            <w:webHidden/>
          </w:rPr>
          <w:instrText xml:space="preserve"> PAGEREF _Toc94098439 \h </w:instrText>
        </w:r>
        <w:r w:rsidR="00E322FE">
          <w:rPr>
            <w:webHidden/>
          </w:rPr>
        </w:r>
        <w:r w:rsidR="00E322FE">
          <w:rPr>
            <w:webHidden/>
          </w:rPr>
          <w:fldChar w:fldCharType="separate"/>
        </w:r>
        <w:r w:rsidR="00E322FE">
          <w:rPr>
            <w:webHidden/>
          </w:rPr>
          <w:t>2</w:t>
        </w:r>
        <w:r w:rsidR="00E322FE">
          <w:rPr>
            <w:webHidden/>
          </w:rPr>
          <w:fldChar w:fldCharType="end"/>
        </w:r>
      </w:hyperlink>
    </w:p>
    <w:p w:rsidR="00E322FE" w:rsidRDefault="00E322F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40" w:history="1">
        <w:r w:rsidRPr="00AF2A67">
          <w:rPr>
            <w:rStyle w:val="aa"/>
          </w:rPr>
          <w:t>hh3cICLogbufferObjects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322FE" w:rsidRDefault="00E322F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41" w:history="1">
        <w:r w:rsidRPr="00AF2A67">
          <w:rPr>
            <w:rStyle w:val="aa"/>
          </w:rPr>
          <w:t>hh3cICLogbufferContTable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322FE" w:rsidRDefault="00E322F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42" w:history="1">
        <w:r w:rsidRPr="00AF2A67">
          <w:rPr>
            <w:rStyle w:val="aa"/>
          </w:rPr>
          <w:t>hh3cICLoghostObjects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322FE" w:rsidRDefault="00E322F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43" w:history="1">
        <w:r w:rsidRPr="00AF2A67">
          <w:rPr>
            <w:rStyle w:val="aa"/>
          </w:rPr>
          <w:t>hh3cICLoghostTable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E322FE" w:rsidRDefault="00E322F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44" w:history="1">
        <w:r w:rsidRPr="00AF2A67">
          <w:rPr>
            <w:rStyle w:val="aa"/>
          </w:rPr>
          <w:t>hh3cICDirectionTable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E322FE" w:rsidRDefault="00E322F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45" w:history="1">
        <w:r w:rsidRPr="00AF2A67">
          <w:rPr>
            <w:rStyle w:val="aa"/>
          </w:rPr>
          <w:t>hh3cICModuleTable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E322FE" w:rsidRDefault="00E322F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46" w:history="1">
        <w:r w:rsidRPr="00AF2A67">
          <w:rPr>
            <w:rStyle w:val="aa"/>
          </w:rPr>
          <w:t>hh3cICLogObjects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E322FE" w:rsidRDefault="00E322F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47" w:history="1">
        <w:r w:rsidRPr="00AF2A67">
          <w:rPr>
            <w:rStyle w:val="aa"/>
          </w:rPr>
          <w:t>hh3cICLogTable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2F4735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FB6742" w:rsidRPr="00FB6742" w:rsidRDefault="00FB6742" w:rsidP="00FB6742">
      <w:pPr>
        <w:pStyle w:val="1"/>
        <w:tabs>
          <w:tab w:val="num" w:pos="432"/>
        </w:tabs>
        <w:ind w:left="432" w:hanging="432"/>
        <w:jc w:val="both"/>
      </w:pPr>
      <w:bookmarkStart w:id="1" w:name="_Toc341341822"/>
      <w:bookmarkStart w:id="2" w:name="_Toc397421039"/>
      <w:bookmarkStart w:id="3" w:name="_Toc94098439"/>
      <w:r w:rsidRPr="00A50AE7">
        <w:lastRenderedPageBreak/>
        <w:t>HH3C</w:t>
      </w:r>
      <w:r w:rsidRPr="00FB6742">
        <w:t>-</w:t>
      </w:r>
      <w:r w:rsidRPr="00FB6742">
        <w:rPr>
          <w:rFonts w:hint="eastAsia"/>
        </w:rPr>
        <w:t>INFO-CENTER</w:t>
      </w:r>
      <w:r w:rsidRPr="00FB6742">
        <w:t>-MIB</w:t>
      </w:r>
      <w:bookmarkEnd w:id="1"/>
      <w:bookmarkEnd w:id="2"/>
      <w:bookmarkEnd w:id="3"/>
      <w:r w:rsidRPr="00FB6742">
        <w:rPr>
          <w:rFonts w:hint="eastAsia"/>
        </w:rPr>
        <w:t xml:space="preserve"> </w:t>
      </w:r>
    </w:p>
    <w:p w:rsidR="00FB6742" w:rsidRDefault="00FB6742" w:rsidP="00FB674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41341823"/>
      <w:bookmarkStart w:id="5" w:name="_Toc397421040"/>
      <w:bookmarkStart w:id="6" w:name="_Toc94098440"/>
      <w:r>
        <w:t>hh3c</w:t>
      </w:r>
      <w:r>
        <w:rPr>
          <w:rFonts w:hint="eastAsia"/>
        </w:rPr>
        <w:t>ICLogbufferObjects</w:t>
      </w:r>
      <w:bookmarkEnd w:id="4"/>
      <w:bookmarkEnd w:id="5"/>
      <w:bookmarkEnd w:id="6"/>
    </w:p>
    <w:p w:rsidR="00FB6742" w:rsidRPr="009540D9" w:rsidRDefault="00FB6742" w:rsidP="00FB6742">
      <w:pPr>
        <w:rPr>
          <w:b/>
        </w:rPr>
      </w:pPr>
      <w:r>
        <w:t>OID of this table is: 1.3.6.1.4.1.25506.</w:t>
      </w:r>
      <w:r>
        <w:rPr>
          <w:rFonts w:hint="eastAsia"/>
        </w:rPr>
        <w:t>2.119.1.1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B6742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133F8">
              <w:rPr>
                <w:rFonts w:ascii="Helvetica" w:hAnsi="Helvetica" w:cs="Helvetica"/>
                <w:color w:val="000000"/>
              </w:rPr>
              <w:t>hh3cICMaxLogbufferSize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 w:rsidRPr="00C800AF">
              <w:rPr>
                <w:rFonts w:ascii="Helvetica" w:hAnsi="Helvetica" w:cs="Helvetica"/>
                <w:color w:val="000000"/>
              </w:rPr>
              <w:t>2.119.1.1.1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133F8">
              <w:rPr>
                <w:rFonts w:ascii="Helvetica" w:hAnsi="Helvetica" w:cs="Helvetica"/>
                <w:color w:val="000000"/>
              </w:rPr>
              <w:t>hh3cICLogbufferSize</w:t>
            </w:r>
            <w:r w:rsidRPr="00522330"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2.119.1.1.2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0133F8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0133F8">
              <w:rPr>
                <w:rFonts w:ascii="Helvetica" w:hAnsi="Helvetica" w:cs="Helvetica"/>
                <w:color w:val="000000"/>
              </w:rPr>
              <w:t>hh3cICLogbufferCurrentMessages</w:t>
            </w:r>
          </w:p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133F8">
              <w:rPr>
                <w:rFonts w:ascii="Helvetica" w:hAnsi="Helvetica" w:cs="Helvetica" w:hint="eastAsia"/>
                <w:color w:val="000000"/>
              </w:rPr>
              <w:t>(</w:t>
            </w:r>
            <w:r w:rsidRPr="000133F8">
              <w:rPr>
                <w:rFonts w:ascii="Helvetica" w:hAnsi="Helvetica" w:cs="Helvetica"/>
                <w:color w:val="000000"/>
              </w:rPr>
              <w:t>1.3.6.1.4.1.25506.2.119.1.1.3</w:t>
            </w:r>
            <w:r w:rsidRPr="000133F8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C800A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C800AF">
              <w:rPr>
                <w:rFonts w:ascii="Helvetica" w:hAnsi="Helvetica" w:cs="Helvetica"/>
                <w:color w:val="000000"/>
              </w:rPr>
              <w:t>hh3cICLogbufferOverwrittenMessages</w:t>
            </w:r>
          </w:p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00AF">
              <w:rPr>
                <w:rFonts w:ascii="Helvetica" w:hAnsi="Helvetica" w:cs="Helvetica" w:hint="eastAsia"/>
                <w:color w:val="000000"/>
              </w:rPr>
              <w:t>(</w:t>
            </w:r>
            <w:r w:rsidRPr="00C800AF">
              <w:rPr>
                <w:rFonts w:ascii="Helvetica" w:hAnsi="Helvetica" w:cs="Helvetica"/>
                <w:color w:val="000000"/>
              </w:rPr>
              <w:t>1.3.6.1.4.1.25506.2.119.1.1.4</w:t>
            </w:r>
            <w:r w:rsidRPr="00C800AF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B6742" w:rsidRPr="00C800A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C800AF">
              <w:rPr>
                <w:rFonts w:ascii="Helvetica" w:hAnsi="Helvetica" w:cs="Helvetica"/>
                <w:color w:val="000000"/>
              </w:rPr>
              <w:t>hh3cICLogbufferDroppedMessages</w:t>
            </w:r>
          </w:p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00AF">
              <w:rPr>
                <w:rFonts w:ascii="Helvetica" w:hAnsi="Helvetica" w:cs="Helvetica" w:hint="eastAsia"/>
                <w:color w:val="000000"/>
              </w:rPr>
              <w:t>(</w:t>
            </w:r>
            <w:r w:rsidRPr="00C800AF">
              <w:rPr>
                <w:rFonts w:ascii="Helvetica" w:hAnsi="Helvetica" w:cs="Helvetica"/>
                <w:color w:val="000000"/>
              </w:rPr>
              <w:t>1.3.6.1.4.1.25506.2.119.1.1.5</w:t>
            </w:r>
            <w:r w:rsidRPr="00C800AF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</w:tbl>
    <w:p w:rsidR="00FB6742" w:rsidRDefault="00FB6742" w:rsidP="00FB6742">
      <w:pPr>
        <w:spacing w:before="156" w:after="156"/>
        <w:rPr>
          <w:rFonts w:ascii="Helvetica" w:hAnsi="Helvetica" w:cs="Helvetica"/>
        </w:rPr>
      </w:pPr>
      <w:bookmarkStart w:id="7" w:name="_Toc341341824"/>
    </w:p>
    <w:p w:rsidR="00FB6742" w:rsidRPr="00E51180" w:rsidRDefault="00FB6742" w:rsidP="00FB674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8" w:name="_Toc397421041"/>
      <w:bookmarkStart w:id="9" w:name="_Toc94098441"/>
      <w:r w:rsidRPr="00E51180">
        <w:t>hh3cICLogbufferContTable</w:t>
      </w:r>
      <w:bookmarkEnd w:id="8"/>
      <w:bookmarkEnd w:id="9"/>
    </w:p>
    <w:p w:rsidR="00FB6742" w:rsidRPr="009540D9" w:rsidRDefault="00FB6742" w:rsidP="00FB6742">
      <w:pPr>
        <w:rPr>
          <w:b/>
        </w:rPr>
      </w:pPr>
      <w:r>
        <w:t>OID of this table is: 1.3.6.1.4.1.25506.</w:t>
      </w:r>
      <w:r>
        <w:rPr>
          <w:rFonts w:hint="eastAsia"/>
        </w:rPr>
        <w:t>2.119.1.2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B6742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E4FD6">
              <w:rPr>
                <w:rFonts w:ascii="Helvetica" w:hAnsi="Helvetica" w:cs="Helvetica"/>
                <w:color w:val="000000"/>
              </w:rPr>
              <w:t xml:space="preserve">hh3cICLogbufferContIndex (1.3.6.1.4.1.25506.2.119.1.2.1.1)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5795">
              <w:rPr>
                <w:rFonts w:ascii="Helvetica" w:hAnsi="Helvetica" w:cs="Helvetica"/>
                <w:color w:val="000000"/>
              </w:rPr>
              <w:t xml:space="preserve">hh3cICLogbufferContDescription (1.3.6.1.4.1.25506.2.119.1.2.1.2)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</w:tbl>
    <w:p w:rsidR="00FB6742" w:rsidRPr="00E018E9" w:rsidRDefault="00FB6742" w:rsidP="00FB6742">
      <w:pPr>
        <w:spacing w:before="156" w:after="156"/>
        <w:rPr>
          <w:rFonts w:ascii="Helvetica" w:hAnsi="Helvetica" w:cs="Helvetica"/>
        </w:rPr>
      </w:pPr>
    </w:p>
    <w:p w:rsidR="00FB6742" w:rsidRDefault="00FB6742" w:rsidP="00FB674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397421042"/>
      <w:bookmarkStart w:id="11" w:name="_Toc94098442"/>
      <w:r>
        <w:t>hh3c</w:t>
      </w:r>
      <w:r>
        <w:rPr>
          <w:rFonts w:hint="eastAsia"/>
        </w:rPr>
        <w:t>ICLoghostObjects</w:t>
      </w:r>
      <w:bookmarkEnd w:id="7"/>
      <w:bookmarkEnd w:id="10"/>
      <w:bookmarkEnd w:id="11"/>
    </w:p>
    <w:p w:rsidR="00FB6742" w:rsidRPr="009540D9" w:rsidRDefault="00FB6742" w:rsidP="00FB6742">
      <w:pPr>
        <w:rPr>
          <w:b/>
        </w:rPr>
      </w:pPr>
      <w:r>
        <w:t>OID of this table is: 1.3.6.1.4.1.25506.</w:t>
      </w:r>
      <w:r>
        <w:rPr>
          <w:rFonts w:hint="eastAsia"/>
        </w:rPr>
        <w:t>2.119.2.1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B6742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00AF">
              <w:rPr>
                <w:rFonts w:ascii="Helvetica" w:hAnsi="Helvetica" w:cs="Helvetica"/>
                <w:color w:val="000000"/>
              </w:rPr>
              <w:t>hh3cICMaxLoghost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2.119.2.1.1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00AF">
              <w:rPr>
                <w:rFonts w:ascii="Helvetica" w:hAnsi="Helvetica" w:cs="Helvetica"/>
                <w:color w:val="000000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00AF">
              <w:rPr>
                <w:rFonts w:ascii="Helvetica" w:hAnsi="Helvetica" w:cs="Helvetica"/>
                <w:color w:val="000000"/>
              </w:rPr>
              <w:t>hh3cICLoghostSourceInterface</w:t>
            </w:r>
            <w:r w:rsidRPr="00522330"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2.119.2.1.2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00AF">
              <w:rPr>
                <w:rFonts w:ascii="Helvetica" w:hAnsi="Helvetica" w:cs="Helvetica"/>
                <w:color w:val="000000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C800A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C800AF">
              <w:rPr>
                <w:rFonts w:ascii="Helvetica" w:hAnsi="Helvetica" w:cs="Helvetica"/>
                <w:color w:val="000000"/>
              </w:rPr>
              <w:t>hh3cICLoghostTimestampType</w:t>
            </w:r>
          </w:p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00AF">
              <w:rPr>
                <w:rFonts w:ascii="Helvetica" w:hAnsi="Helvetica" w:cs="Helvetica" w:hint="eastAsia"/>
                <w:color w:val="000000"/>
              </w:rPr>
              <w:t>(</w:t>
            </w:r>
            <w:r w:rsidRPr="00C800AF">
              <w:rPr>
                <w:rFonts w:ascii="Helvetica" w:hAnsi="Helvetica" w:cs="Helvetica"/>
                <w:color w:val="000000"/>
              </w:rPr>
              <w:t>1.3.6.1.4.1.25506.2.119.2.1.3</w:t>
            </w:r>
            <w:r w:rsidRPr="00C800AF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800AF">
              <w:rPr>
                <w:rFonts w:ascii="Helvetica" w:hAnsi="Helvetica" w:cs="Helvetica"/>
                <w:color w:val="000000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t>O</w:t>
            </w:r>
            <w:r>
              <w:rPr>
                <w:rFonts w:hint="eastAsia"/>
              </w:rPr>
              <w:t xml:space="preserve">nly support date, iso, </w:t>
            </w:r>
            <w:r w:rsidRPr="002C5FD1">
              <w:t>dateWithoutYear</w:t>
            </w:r>
            <w:r>
              <w:rPr>
                <w:rFonts w:hint="eastAsia"/>
              </w:rPr>
              <w:t xml:space="preserve"> and none.</w:t>
            </w:r>
          </w:p>
        </w:tc>
      </w:tr>
    </w:tbl>
    <w:p w:rsidR="00FB6742" w:rsidRDefault="00FB6742" w:rsidP="00FB674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2" w:name="_Toc341341825"/>
      <w:bookmarkStart w:id="13" w:name="_Toc397421043"/>
      <w:bookmarkStart w:id="14" w:name="_Toc94098443"/>
      <w:r>
        <w:lastRenderedPageBreak/>
        <w:t>hh3c</w:t>
      </w:r>
      <w:r>
        <w:rPr>
          <w:rFonts w:hint="eastAsia"/>
        </w:rPr>
        <w:t>ICLoghost</w:t>
      </w:r>
      <w:r w:rsidRPr="009540D9">
        <w:t>Table</w:t>
      </w:r>
      <w:bookmarkEnd w:id="12"/>
      <w:bookmarkEnd w:id="13"/>
      <w:bookmarkEnd w:id="14"/>
    </w:p>
    <w:p w:rsidR="00FB6742" w:rsidRPr="005D395F" w:rsidRDefault="00FB6742" w:rsidP="00FB6742">
      <w:r>
        <w:t>OID of this table is: 1.3.6.1.4.1.25506.</w:t>
      </w:r>
      <w:r>
        <w:rPr>
          <w:rFonts w:hint="eastAsia"/>
        </w:rPr>
        <w:t>2.119.2.2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B6742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ICLoghostIndex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hint="eastAsia"/>
              </w:rPr>
              <w:t>2.119.2.2.1.1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5D395F">
              <w:rPr>
                <w:rFonts w:ascii="Helvetica" w:hAnsi="Helvetica" w:cs="Helvetica"/>
                <w:color w:val="000000"/>
              </w:rPr>
              <w:t>ICLoghostIpaddressType</w:t>
            </w:r>
            <w:r w:rsidRPr="00522330">
              <w:rPr>
                <w:rFonts w:ascii="Helvetica" w:hAnsi="Helvetica" w:cs="Helvetica"/>
              </w:rPr>
              <w:t xml:space="preserve"> </w:t>
            </w:r>
            <w:r w:rsidRPr="00B26BEF">
              <w:rPr>
                <w:rFonts w:ascii="Helvetica" w:hAnsi="Helvetica" w:cs="Helvetica"/>
              </w:rPr>
              <w:t>(1.3.6.1.4.1.25506.</w:t>
            </w:r>
            <w:r w:rsidRPr="00B26BEF">
              <w:rPr>
                <w:rFonts w:ascii="Helvetica" w:hAnsi="Helvetica" w:cs="Helvetica"/>
                <w:color w:val="000000"/>
                <w:lang w:val="zh-CN"/>
              </w:rPr>
              <w:t>2.119.2.2.1.2</w:t>
            </w:r>
            <w:r w:rsidRPr="00B26BEF">
              <w:rPr>
                <w:rFonts w:ascii="Helvetica" w:hAnsi="Helvetica" w:cs="Helvetica"/>
              </w:rPr>
              <w:t>)</w:t>
            </w:r>
            <w:r w:rsidRPr="00522330">
              <w:rPr>
                <w:rFonts w:ascii="Helvetica" w:hAnsi="Helvetica" w:cs="Helvetica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hh3cICLoghostIpaddress</w:t>
            </w:r>
          </w:p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(1.3.6.1.4.1.25506.2.119.2.2.1.3)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hh3cICLoghostVPNName</w:t>
            </w:r>
          </w:p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(1.3.6.1.4.1.25506.2.119.2.2.1.4)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hh3cICLoghostFacility</w:t>
            </w:r>
          </w:p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(1.3.6.1.4.1.25506.2.119.2.2.1.5)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  <w:color w:val="000000"/>
                <w:lang w:val="zh-CN"/>
              </w:rPr>
              <w:t>C</w:t>
            </w:r>
            <w:r w:rsidRPr="00B26BEF">
              <w:rPr>
                <w:rFonts w:ascii="Helvetica" w:hAnsi="Helvetica" w:cs="Helvetica"/>
                <w:color w:val="000000"/>
                <w:lang w:val="zh-CN"/>
              </w:rPr>
              <w:t>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hh3cICLoghostOperateRowStatus</w:t>
            </w:r>
          </w:p>
          <w:p w:rsidR="00FB6742" w:rsidRDefault="00FB6742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26BEF">
              <w:rPr>
                <w:rFonts w:ascii="Helvetica" w:hAnsi="Helvetica" w:cs="Helvetica" w:hint="eastAsia"/>
                <w:color w:val="000000"/>
                <w:lang w:val="zh-CN"/>
              </w:rPr>
              <w:t>(</w:t>
            </w:r>
            <w:r w:rsidRPr="00B26BEF">
              <w:rPr>
                <w:rFonts w:ascii="Helvetica" w:hAnsi="Helvetica" w:cs="Helvetica"/>
                <w:color w:val="000000"/>
                <w:lang w:val="zh-CN"/>
              </w:rPr>
              <w:t>1.3.6.1.4.1.25506.2.119.2.2.1.6</w:t>
            </w:r>
            <w:r w:rsidRPr="00B26BEF">
              <w:rPr>
                <w:rFonts w:ascii="Helvetica" w:hAnsi="Helvetica" w:cs="Helvetica" w:hint="eastAsia"/>
                <w:color w:val="000000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Default="00FB6742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>
              <w:rPr>
                <w:rFonts w:ascii="Helvetica" w:hAnsi="Helvetica" w:cs="Helvetica" w:hint="eastAsia"/>
                <w:color w:val="000000"/>
                <w:lang w:val="zh-CN"/>
              </w:rPr>
              <w:t>C</w:t>
            </w:r>
            <w:r w:rsidRPr="00B26BEF">
              <w:rPr>
                <w:rFonts w:ascii="Helvetica" w:hAnsi="Helvetica" w:cs="Helvetica"/>
                <w:color w:val="000000"/>
                <w:lang w:val="zh-CN"/>
              </w:rPr>
              <w:t>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6946EF" w:rsidRDefault="00FB6742" w:rsidP="0091260D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hh3cICLoghostIpaddressPort</w:t>
            </w:r>
          </w:p>
          <w:p w:rsidR="00FB6742" w:rsidRDefault="00FB6742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26BEF">
              <w:rPr>
                <w:rFonts w:ascii="Helvetica" w:hAnsi="Helvetica" w:cs="Helvetica" w:hint="eastAsia"/>
                <w:color w:val="000000"/>
                <w:lang w:val="zh-CN"/>
              </w:rPr>
              <w:t>(</w:t>
            </w:r>
            <w:r w:rsidRPr="00B26BEF">
              <w:rPr>
                <w:rFonts w:ascii="Helvetica" w:hAnsi="Helvetica" w:cs="Helvetica"/>
                <w:color w:val="000000"/>
                <w:lang w:val="zh-CN"/>
              </w:rPr>
              <w:t>1.3.6.1.4.1.25506.2.119.2.2.1.7</w:t>
            </w:r>
            <w:r w:rsidRPr="00B26BEF">
              <w:rPr>
                <w:rFonts w:ascii="Helvetica" w:hAnsi="Helvetica" w:cs="Helvetica" w:hint="eastAsia"/>
                <w:color w:val="000000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Default="00FB6742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Default="00FB6742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>
              <w:rPr>
                <w:rFonts w:ascii="Helvetica" w:hAnsi="Helvetica" w:cs="Helvetica" w:hint="eastAsia"/>
                <w:color w:val="000000"/>
                <w:lang w:val="zh-CN"/>
              </w:rPr>
              <w:t>C</w:t>
            </w:r>
            <w:r w:rsidRPr="00B26BEF">
              <w:rPr>
                <w:rFonts w:ascii="Helvetica" w:hAnsi="Helvetica" w:cs="Helvetica"/>
                <w:color w:val="000000"/>
                <w:lang w:val="zh-CN"/>
              </w:rPr>
              <w:t>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6946EF" w:rsidRDefault="00FB6742" w:rsidP="0091260D">
            <w:pPr>
              <w:pStyle w:val="TableText"/>
              <w:kinsoku w:val="0"/>
              <w:textAlignment w:val="top"/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B6742" w:rsidRPr="00B26BEF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hh3cICLoghostTAddress</w:t>
            </w:r>
          </w:p>
          <w:p w:rsidR="00FB6742" w:rsidRDefault="00FB6742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26BEF">
              <w:rPr>
                <w:rFonts w:ascii="Helvetica" w:hAnsi="Helvetica" w:cs="Helvetica" w:hint="eastAsia"/>
                <w:color w:val="000000"/>
                <w:lang w:val="zh-CN"/>
              </w:rPr>
              <w:t>(</w:t>
            </w:r>
            <w:r w:rsidRPr="00B26BEF">
              <w:rPr>
                <w:rFonts w:ascii="Helvetica" w:hAnsi="Helvetica" w:cs="Helvetica"/>
                <w:color w:val="000000"/>
                <w:lang w:val="zh-CN"/>
              </w:rPr>
              <w:t>1.3.6.1.4.1.25506.2.119.2.2.1.8</w:t>
            </w:r>
            <w:r w:rsidRPr="00B26BEF">
              <w:rPr>
                <w:rFonts w:ascii="Helvetica" w:hAnsi="Helvetica" w:cs="Helvetica" w:hint="eastAsia"/>
                <w:color w:val="000000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B6742" w:rsidRDefault="00FB6742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B6742" w:rsidRDefault="00FB6742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>
              <w:rPr>
                <w:rFonts w:ascii="Helvetica" w:hAnsi="Helvetica" w:cs="Helvetica" w:hint="eastAsia"/>
                <w:color w:val="000000"/>
                <w:lang w:val="zh-CN"/>
              </w:rPr>
              <w:t>C</w:t>
            </w:r>
            <w:r w:rsidRPr="00B26BEF">
              <w:rPr>
                <w:rFonts w:ascii="Helvetica" w:hAnsi="Helvetica" w:cs="Helvetica"/>
                <w:color w:val="000000"/>
                <w:lang w:val="zh-CN"/>
              </w:rPr>
              <w:t>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B6742" w:rsidRPr="006946EF" w:rsidRDefault="00FB6742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support IPv4.</w:t>
            </w:r>
          </w:p>
        </w:tc>
      </w:tr>
    </w:tbl>
    <w:p w:rsidR="00FB6742" w:rsidRDefault="00FB6742" w:rsidP="00FB6742">
      <w:pPr>
        <w:spacing w:before="156" w:after="156"/>
        <w:rPr>
          <w:rFonts w:ascii="Helvetica" w:hAnsi="Helvetica" w:cs="Helvetica"/>
        </w:rPr>
      </w:pPr>
    </w:p>
    <w:p w:rsidR="00FB6742" w:rsidRDefault="00FB6742" w:rsidP="00FB674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5" w:name="_Toc341341826"/>
      <w:bookmarkStart w:id="16" w:name="_Toc397421044"/>
      <w:bookmarkStart w:id="17" w:name="_Toc94098444"/>
      <w:r>
        <w:t>hh3</w:t>
      </w:r>
      <w:r>
        <w:rPr>
          <w:rFonts w:hint="eastAsia"/>
        </w:rPr>
        <w:t>cICDirection</w:t>
      </w:r>
      <w:r w:rsidRPr="009540D9">
        <w:t>Table</w:t>
      </w:r>
      <w:bookmarkEnd w:id="15"/>
      <w:bookmarkEnd w:id="16"/>
      <w:bookmarkEnd w:id="17"/>
    </w:p>
    <w:p w:rsidR="00FB6742" w:rsidRPr="009540D9" w:rsidRDefault="00FB6742" w:rsidP="00FB6742">
      <w:pPr>
        <w:rPr>
          <w:b/>
        </w:rPr>
      </w:pPr>
      <w:r>
        <w:t>OID of this table is: 1.3.6.1.4.1.25506.</w:t>
      </w:r>
      <w:r>
        <w:rPr>
          <w:rFonts w:hint="eastAsia"/>
        </w:rPr>
        <w:t>2.119.3.1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B6742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3E76A9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E76A9">
              <w:rPr>
                <w:rFonts w:ascii="Helvetica" w:hAnsi="Helvetica" w:cs="Helvetica"/>
                <w:color w:val="000000"/>
              </w:rPr>
              <w:t>hh3cICDirectionIndex</w:t>
            </w:r>
            <w:r w:rsidRPr="003E76A9">
              <w:rPr>
                <w:rFonts w:ascii="Helvetica" w:hAnsi="Helvetica" w:cs="Helvetica"/>
              </w:rPr>
              <w:t xml:space="preserve"> (</w:t>
            </w:r>
            <w:r w:rsidRPr="003E76A9">
              <w:rPr>
                <w:rFonts w:ascii="Helvetica" w:hAnsi="Helvetica" w:cs="Helvetica"/>
                <w:color w:val="000000"/>
                <w:lang w:val="zh-CN"/>
              </w:rPr>
              <w:t>1.3.6.1.4.1.25506.2.119.3.1.1.1</w:t>
            </w:r>
            <w:r w:rsidRPr="003E76A9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E76A9">
              <w:rPr>
                <w:rFonts w:ascii="Helvetica" w:hAnsi="Helvetica" w:cs="Helvetica"/>
                <w:color w:val="000000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E76A9">
              <w:rPr>
                <w:rFonts w:ascii="Helvetica" w:hAnsi="Helvetica" w:cs="Helvetica"/>
                <w:color w:val="000000"/>
              </w:rPr>
              <w:t>hh3cICDirectionName (1.3.6.1.4.1.25506.2.119.3.1.1.2)</w:t>
            </w:r>
            <w:r w:rsidRPr="00522330">
              <w:rPr>
                <w:rFonts w:ascii="Helvetica" w:hAnsi="Helvetica" w:cs="Helvetica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E76A9">
              <w:rPr>
                <w:rFonts w:ascii="Helvetica" w:hAnsi="Helvetica" w:cs="Helvetica"/>
                <w:color w:val="000000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3E76A9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3E76A9">
              <w:rPr>
                <w:rFonts w:ascii="Helvetica" w:hAnsi="Helvetica" w:cs="Helvetica"/>
                <w:color w:val="000000"/>
              </w:rPr>
              <w:t>hh3cICDirectionState</w:t>
            </w:r>
          </w:p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E76A9">
              <w:rPr>
                <w:rFonts w:ascii="Helvetica" w:hAnsi="Helvetica" w:cs="Helvetica" w:hint="eastAsia"/>
                <w:color w:val="000000"/>
              </w:rPr>
              <w:t>(</w:t>
            </w:r>
            <w:r w:rsidRPr="003E76A9">
              <w:rPr>
                <w:rFonts w:ascii="Helvetica" w:hAnsi="Helvetica" w:cs="Helvetica"/>
                <w:color w:val="000000"/>
              </w:rPr>
              <w:t>1.3.6.1.4.1.25506.2.119.3.1.1.3</w:t>
            </w:r>
            <w:r w:rsidRPr="003E76A9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E76A9">
              <w:rPr>
                <w:rFonts w:ascii="Helvetica" w:hAnsi="Helvetica" w:cs="Helvetica"/>
                <w:color w:val="000000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Only support directions of logbuffer, logfile, secfile and diagfile. The value of this object is always true for other directions.</w:t>
            </w:r>
          </w:p>
        </w:tc>
      </w:tr>
    </w:tbl>
    <w:p w:rsidR="00FB6742" w:rsidRDefault="00FB6742" w:rsidP="00FB674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8" w:name="_Toc341341827"/>
      <w:bookmarkStart w:id="19" w:name="_Toc397421045"/>
      <w:bookmarkStart w:id="20" w:name="_Toc94098445"/>
      <w:r>
        <w:t>hh3</w:t>
      </w:r>
      <w:r>
        <w:rPr>
          <w:rFonts w:hint="eastAsia"/>
        </w:rPr>
        <w:t>cICModule</w:t>
      </w:r>
      <w:r w:rsidRPr="009540D9">
        <w:t>Table</w:t>
      </w:r>
      <w:bookmarkEnd w:id="18"/>
      <w:bookmarkEnd w:id="19"/>
      <w:bookmarkEnd w:id="20"/>
    </w:p>
    <w:p w:rsidR="00FB6742" w:rsidRPr="009540D9" w:rsidRDefault="00FB6742" w:rsidP="00FB6742">
      <w:pPr>
        <w:rPr>
          <w:b/>
        </w:rPr>
      </w:pPr>
      <w:r>
        <w:t>OID of this table is: 1.3.6.1.4.1.25506.</w:t>
      </w:r>
      <w:r>
        <w:rPr>
          <w:rFonts w:hint="eastAsia"/>
        </w:rPr>
        <w:t>2.119.4.1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B6742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ICModuleName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2.119.4.1.1.1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</w:tbl>
    <w:p w:rsidR="00FB6742" w:rsidRDefault="00FB6742" w:rsidP="00FB674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1" w:name="_Toc341341828"/>
      <w:bookmarkStart w:id="22" w:name="_Toc397421046"/>
      <w:bookmarkStart w:id="23" w:name="_Toc94098446"/>
      <w:r>
        <w:lastRenderedPageBreak/>
        <w:t>hh3c</w:t>
      </w:r>
      <w:r>
        <w:rPr>
          <w:rFonts w:hint="eastAsia"/>
        </w:rPr>
        <w:t>ICLogObjects</w:t>
      </w:r>
      <w:bookmarkEnd w:id="21"/>
      <w:bookmarkEnd w:id="22"/>
      <w:bookmarkEnd w:id="23"/>
    </w:p>
    <w:p w:rsidR="00FB6742" w:rsidRPr="009540D9" w:rsidRDefault="00FB6742" w:rsidP="00FB6742">
      <w:pPr>
        <w:rPr>
          <w:b/>
        </w:rPr>
      </w:pPr>
      <w:r>
        <w:t>OID of this table is: 1.3.6.1.4.1.25506.</w:t>
      </w:r>
      <w:r>
        <w:rPr>
          <w:rFonts w:hint="eastAsia"/>
        </w:rPr>
        <w:t>2.119.5.1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B6742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ICLogGlobalState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2.119.5.1.1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ICLogTimestampType</w:t>
            </w:r>
            <w:r w:rsidRPr="00522330"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2.119.5.1.2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Only support boot, date and none.</w:t>
            </w:r>
          </w:p>
        </w:tc>
      </w:tr>
    </w:tbl>
    <w:p w:rsidR="00FB6742" w:rsidRDefault="00FB6742" w:rsidP="00FB674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4" w:name="_Toc341341829"/>
      <w:bookmarkStart w:id="25" w:name="_Toc397421047"/>
      <w:bookmarkStart w:id="26" w:name="_Toc94098447"/>
      <w:r>
        <w:t>hh3c</w:t>
      </w:r>
      <w:r>
        <w:rPr>
          <w:rFonts w:hint="eastAsia"/>
        </w:rPr>
        <w:t>ICLog</w:t>
      </w:r>
      <w:r w:rsidRPr="009540D9">
        <w:t>Table</w:t>
      </w:r>
      <w:bookmarkEnd w:id="24"/>
      <w:bookmarkEnd w:id="25"/>
      <w:bookmarkEnd w:id="26"/>
    </w:p>
    <w:p w:rsidR="00FB6742" w:rsidRPr="009540D9" w:rsidRDefault="00FB6742" w:rsidP="00FB6742">
      <w:pPr>
        <w:rPr>
          <w:b/>
        </w:rPr>
      </w:pPr>
      <w:r>
        <w:t>OID of this table is: 1.3.6.1.4.1.25506.</w:t>
      </w:r>
      <w:r>
        <w:rPr>
          <w:rFonts w:hint="eastAsia"/>
        </w:rPr>
        <w:t>2.119.5.2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B6742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 xml:space="preserve">ICLogLevel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2.119.5.2.1.1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read-creat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FB6742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ICLogRowStatus</w:t>
            </w:r>
            <w:r w:rsidRPr="00522330"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2.119.5.2.1.2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read-creat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6742" w:rsidRPr="00522330" w:rsidRDefault="00FB674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</w:tbl>
    <w:p w:rsidR="00FB6742" w:rsidRPr="00FB6742" w:rsidRDefault="00FB6742" w:rsidP="00FB6742">
      <w:r w:rsidRPr="00FB6742">
        <w:rPr>
          <w:rFonts w:hint="eastAsia"/>
        </w:rPr>
        <w:t>This table can</w:t>
      </w:r>
      <w:r w:rsidRPr="00FB6742">
        <w:t>’</w:t>
      </w:r>
      <w:r w:rsidRPr="00FB6742">
        <w:rPr>
          <w:rFonts w:hint="eastAsia"/>
        </w:rPr>
        <w:t xml:space="preserve">t be created if the index of module name includes </w:t>
      </w:r>
      <w:r w:rsidRPr="00FB6742">
        <w:t>lowercase</w:t>
      </w:r>
      <w:r w:rsidRPr="00FB6742">
        <w:rPr>
          <w:rFonts w:hint="eastAsia"/>
        </w:rPr>
        <w:t xml:space="preserve"> or it is </w:t>
      </w:r>
      <w:r w:rsidRPr="00FB6742">
        <w:t>“</w:t>
      </w:r>
      <w:r w:rsidRPr="00FB6742">
        <w:rPr>
          <w:rFonts w:hint="eastAsia"/>
        </w:rPr>
        <w:t>DEFAULT</w:t>
      </w:r>
      <w:r w:rsidRPr="00FB6742">
        <w:t>”</w:t>
      </w:r>
      <w:r w:rsidRPr="00FB6742">
        <w:rPr>
          <w:rFonts w:hint="eastAsia"/>
        </w:rPr>
        <w:t>.</w:t>
      </w:r>
    </w:p>
    <w:p w:rsidR="00FB6742" w:rsidRPr="00FB6742" w:rsidRDefault="00FB6742" w:rsidP="00FB6742">
      <w:r w:rsidRPr="00FB6742">
        <w:rPr>
          <w:rFonts w:hint="eastAsia"/>
        </w:rPr>
        <w:t>This table can</w:t>
      </w:r>
      <w:r w:rsidRPr="00FB6742">
        <w:t>’</w:t>
      </w:r>
      <w:r w:rsidRPr="00FB6742">
        <w:rPr>
          <w:rFonts w:hint="eastAsia"/>
        </w:rPr>
        <w:t xml:space="preserve">t be destroyed if the index of module name is </w:t>
      </w:r>
      <w:r w:rsidRPr="00FB6742">
        <w:t>“</w:t>
      </w:r>
      <w:r w:rsidRPr="00FB6742">
        <w:rPr>
          <w:rFonts w:hint="eastAsia"/>
        </w:rPr>
        <w:t>default</w:t>
      </w:r>
      <w:r w:rsidRPr="00FB6742">
        <w:t>”</w:t>
      </w:r>
      <w:r w:rsidRPr="00FB6742">
        <w:rPr>
          <w:rFonts w:hint="eastAsia"/>
        </w:rPr>
        <w:t>.</w:t>
      </w:r>
    </w:p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395" w:rsidRDefault="00FF4395">
      <w:r>
        <w:separator/>
      </w:r>
    </w:p>
  </w:endnote>
  <w:endnote w:type="continuationSeparator" w:id="0">
    <w:p w:rsidR="00FF4395" w:rsidRDefault="00FF4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2F4735">
      <w:fldChar w:fldCharType="begin"/>
    </w:r>
    <w:r>
      <w:instrText>PAGE</w:instrText>
    </w:r>
    <w:r w:rsidR="002F4735">
      <w:fldChar w:fldCharType="separate"/>
    </w:r>
    <w:r w:rsidR="00E322FE">
      <w:rPr>
        <w:noProof/>
      </w:rPr>
      <w:t>1</w:t>
    </w:r>
    <w:r w:rsidR="002F4735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E322FE">
      <w:fldChar w:fldCharType="begin"/>
    </w:r>
    <w:r w:rsidR="00E322FE">
      <w:instrText xml:space="preserve"> NUMPAGES  \* Arabic  \* MERGEFORMAT </w:instrText>
    </w:r>
    <w:r w:rsidR="00E322FE">
      <w:fldChar w:fldCharType="separate"/>
    </w:r>
    <w:r w:rsidR="00E322FE">
      <w:rPr>
        <w:noProof/>
      </w:rPr>
      <w:t>3</w:t>
    </w:r>
    <w:r w:rsidR="00E322FE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395" w:rsidRDefault="00FF4395">
      <w:r>
        <w:separator/>
      </w:r>
    </w:p>
  </w:footnote>
  <w:footnote w:type="continuationSeparator" w:id="0">
    <w:p w:rsidR="00FF4395" w:rsidRDefault="00FF4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FB6742" w:rsidRPr="00FB6742">
      <w:t xml:space="preserve"> HH3C-INFO-CENTER-MIB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35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735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07B5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4ED1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22FE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6742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4395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FB6742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FB674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FB674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FB6742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FB6742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FB6742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FB6742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FB6742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B469D-FC48-48B6-BDFA-88206FCDA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407</Words>
  <Characters>3835</Characters>
  <Application>Microsoft Office Word</Application>
  <DocSecurity>0</DocSecurity>
  <Lines>255</Lines>
  <Paragraphs>223</Paragraphs>
  <ScaleCrop>false</ScaleCrop>
  <Company/>
  <LinksUpToDate>false</LinksUpToDate>
  <CharactersWithSpaces>4019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22</cp:revision>
  <cp:lastPrinted>2010-05-04T10:01:00Z</cp:lastPrinted>
  <dcterms:created xsi:type="dcterms:W3CDTF">2014-07-11T01:33:00Z</dcterms:created>
  <dcterms:modified xsi:type="dcterms:W3CDTF">2022-01-26T06:04:00Z</dcterms:modified>
</cp:coreProperties>
</file>